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B28F7" w14:textId="77777777" w:rsidR="00C54684" w:rsidRDefault="00C54684" w:rsidP="00C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HERVY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3F4F76" w14:textId="77777777" w:rsidR="00C54684" w:rsidRDefault="00C54684" w:rsidP="00C54684">
      <w:pPr>
        <w:rPr>
          <w:rFonts w:ascii="Times New Roman" w:hAnsi="Times New Roman" w:cs="Times New Roman"/>
        </w:rPr>
      </w:pPr>
    </w:p>
    <w:p w14:paraId="5DD869DD" w14:textId="77777777" w:rsidR="00C54684" w:rsidRDefault="00C54684" w:rsidP="00C54684">
      <w:pPr>
        <w:rPr>
          <w:rFonts w:ascii="Times New Roman" w:hAnsi="Times New Roman" w:cs="Times New Roman"/>
        </w:rPr>
      </w:pPr>
    </w:p>
    <w:p w14:paraId="526227C3" w14:textId="77777777" w:rsidR="00C54684" w:rsidRDefault="00C54684" w:rsidP="00C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assault against Peter </w:t>
      </w:r>
      <w:proofErr w:type="spellStart"/>
      <w:r>
        <w:rPr>
          <w:rFonts w:ascii="Times New Roman" w:hAnsi="Times New Roman" w:cs="Times New Roman"/>
        </w:rPr>
        <w:t>Wate</w:t>
      </w:r>
      <w:proofErr w:type="spellEnd"/>
      <w:r>
        <w:rPr>
          <w:rFonts w:ascii="Times New Roman" w:hAnsi="Times New Roman" w:cs="Times New Roman"/>
        </w:rPr>
        <w:t xml:space="preserve"> of Eye,</w:t>
      </w:r>
    </w:p>
    <w:p w14:paraId="1A9C53EF" w14:textId="77777777" w:rsidR="00C54684" w:rsidRDefault="00C54684" w:rsidP="00C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Suffolk(q.v.), Roger Barker of Eye(q.v.), Thomas </w:t>
      </w:r>
      <w:proofErr w:type="spellStart"/>
      <w:r>
        <w:rPr>
          <w:rFonts w:ascii="Times New Roman" w:hAnsi="Times New Roman" w:cs="Times New Roman"/>
        </w:rPr>
        <w:t>Steynes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Acle</w:t>
      </w:r>
      <w:proofErr w:type="spellEnd"/>
      <w:r>
        <w:rPr>
          <w:rFonts w:ascii="Times New Roman" w:hAnsi="Times New Roman" w:cs="Times New Roman"/>
        </w:rPr>
        <w:t>,</w:t>
      </w:r>
    </w:p>
    <w:p w14:paraId="7A4CC778" w14:textId="77777777" w:rsidR="00C54684" w:rsidRDefault="00C54684" w:rsidP="00C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Norfolk(q.v.), William </w:t>
      </w:r>
      <w:proofErr w:type="spellStart"/>
      <w:r>
        <w:rPr>
          <w:rFonts w:ascii="Times New Roman" w:hAnsi="Times New Roman" w:cs="Times New Roman"/>
        </w:rPr>
        <w:t>Cheverourt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Starston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Moyse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6E8D4A04" w14:textId="77777777" w:rsidR="00C54684" w:rsidRDefault="00C54684" w:rsidP="00C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Acle</w:t>
      </w:r>
      <w:proofErr w:type="spellEnd"/>
      <w:r>
        <w:rPr>
          <w:rFonts w:ascii="Times New Roman" w:hAnsi="Times New Roman" w:cs="Times New Roman"/>
        </w:rPr>
        <w:t>(q.v.) and John Barker of Eye(q.v.).</w:t>
      </w:r>
    </w:p>
    <w:p w14:paraId="3D5D6C5F" w14:textId="77777777" w:rsidR="00C54684" w:rsidRDefault="00C54684" w:rsidP="00C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4134829" w14:textId="77777777" w:rsidR="00C54684" w:rsidRDefault="00C54684" w:rsidP="00C54684">
      <w:pPr>
        <w:rPr>
          <w:rFonts w:ascii="Times New Roman" w:hAnsi="Times New Roman" w:cs="Times New Roman"/>
        </w:rPr>
      </w:pPr>
    </w:p>
    <w:p w14:paraId="32C429F5" w14:textId="77777777" w:rsidR="00C54684" w:rsidRDefault="00C54684" w:rsidP="00C54684">
      <w:pPr>
        <w:rPr>
          <w:rFonts w:ascii="Times New Roman" w:hAnsi="Times New Roman" w:cs="Times New Roman"/>
        </w:rPr>
      </w:pPr>
    </w:p>
    <w:p w14:paraId="2A8A6669" w14:textId="77777777" w:rsidR="00C54684" w:rsidRDefault="00C54684" w:rsidP="00C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January 2018</w:t>
      </w:r>
    </w:p>
    <w:p w14:paraId="7F52ED19" w14:textId="77777777" w:rsidR="006B2F86" w:rsidRPr="00E71FC3" w:rsidRDefault="00C546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24CB0" w14:textId="77777777" w:rsidR="00C54684" w:rsidRDefault="00C54684" w:rsidP="00E71FC3">
      <w:r>
        <w:separator/>
      </w:r>
    </w:p>
  </w:endnote>
  <w:endnote w:type="continuationSeparator" w:id="0">
    <w:p w14:paraId="460DF44C" w14:textId="77777777" w:rsidR="00C54684" w:rsidRDefault="00C5468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336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EE34D" w14:textId="77777777" w:rsidR="00C54684" w:rsidRDefault="00C54684" w:rsidP="00E71FC3">
      <w:r>
        <w:separator/>
      </w:r>
    </w:p>
  </w:footnote>
  <w:footnote w:type="continuationSeparator" w:id="0">
    <w:p w14:paraId="06E5D0DD" w14:textId="77777777" w:rsidR="00C54684" w:rsidRDefault="00C5468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684"/>
    <w:rsid w:val="001A7C09"/>
    <w:rsid w:val="00577BD5"/>
    <w:rsid w:val="00656CBA"/>
    <w:rsid w:val="006A1F77"/>
    <w:rsid w:val="00733BE7"/>
    <w:rsid w:val="00AB52E8"/>
    <w:rsid w:val="00B16D3F"/>
    <w:rsid w:val="00BB41AC"/>
    <w:rsid w:val="00C546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4E5E0"/>
  <w15:chartTrackingRefBased/>
  <w15:docId w15:val="{314899B3-6B3C-4A8B-99E5-D0B05F98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468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2018-01-26T21:07:00Z</dcterms:created>
  <dcterms:modified xsi:type="dcterms:W3CDTF">2018-01-26T21:07:00Z</dcterms:modified>
</cp:coreProperties>
</file>